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DB63ED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B63ED">
              <w:rPr>
                <w:b/>
                <w:sz w:val="26"/>
                <w:szCs w:val="26"/>
                <w:lang w:val="en-US"/>
              </w:rPr>
              <w:t>203C_061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74FA3" w:rsidRDefault="00763BEE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74FA3">
              <w:rPr>
                <w:b/>
                <w:sz w:val="26"/>
                <w:szCs w:val="26"/>
                <w:lang w:val="en-US"/>
              </w:rPr>
              <w:t>2113939</w:t>
            </w:r>
            <w:r w:rsidR="00C44B8B" w:rsidRPr="00174FA3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C27DD" w:rsidRPr="004C27DD">
        <w:rPr>
          <w:b/>
          <w:sz w:val="26"/>
          <w:szCs w:val="26"/>
        </w:rPr>
        <w:t>(</w:t>
      </w:r>
      <w:r w:rsidR="00763BEE" w:rsidRPr="004C1327">
        <w:rPr>
          <w:b/>
          <w:sz w:val="26"/>
          <w:szCs w:val="26"/>
        </w:rPr>
        <w:t>Траверса ТМ5 3.407-143.8.5</w:t>
      </w:r>
      <w:r w:rsidR="004C27DD" w:rsidRPr="004C27DD">
        <w:rPr>
          <w:b/>
          <w:sz w:val="26"/>
          <w:szCs w:val="26"/>
        </w:rPr>
        <w:t>)</w:t>
      </w:r>
      <w:r w:rsidR="00681C6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81C61">
        <w:rPr>
          <w:b/>
          <w:sz w:val="26"/>
          <w:szCs w:val="26"/>
          <w:u w:val="single"/>
        </w:rPr>
        <w:t>203</w:t>
      </w:r>
      <w:r w:rsidR="00F115B9" w:rsidRPr="00681C61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4C1327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4C1327">
        <w:rPr>
          <w:sz w:val="24"/>
          <w:szCs w:val="24"/>
        </w:rPr>
        <w:t xml:space="preserve">Технические требования, характеристики </w:t>
      </w:r>
      <w:r w:rsidR="00D601A5" w:rsidRPr="004C1327">
        <w:rPr>
          <w:sz w:val="24"/>
          <w:szCs w:val="24"/>
        </w:rPr>
        <w:t>траверс</w:t>
      </w:r>
      <w:r w:rsidR="004F4E9E" w:rsidRPr="004C1327">
        <w:rPr>
          <w:sz w:val="24"/>
          <w:szCs w:val="24"/>
        </w:rPr>
        <w:t xml:space="preserve"> должны соответствовать </w:t>
      </w:r>
      <w:r w:rsidR="001759FB" w:rsidRPr="004C1327">
        <w:rPr>
          <w:sz w:val="24"/>
          <w:szCs w:val="24"/>
        </w:rPr>
        <w:t>требованиям</w:t>
      </w:r>
      <w:bookmarkStart w:id="1" w:name="Поле4"/>
      <w:r w:rsidR="00681C61">
        <w:rPr>
          <w:sz w:val="24"/>
          <w:szCs w:val="24"/>
        </w:rPr>
        <w:t xml:space="preserve"> </w:t>
      </w:r>
      <w:r w:rsidR="004C1327" w:rsidRPr="004C1327">
        <w:rPr>
          <w:sz w:val="24"/>
          <w:szCs w:val="24"/>
        </w:rPr>
        <w:t>Т</w:t>
      </w:r>
      <w:r w:rsidR="00763BEE" w:rsidRPr="004C1327">
        <w:rPr>
          <w:sz w:val="24"/>
          <w:szCs w:val="24"/>
        </w:rPr>
        <w:t>ипового проекта 3.407-143.8.5.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81C61" w:rsidRDefault="00681C61" w:rsidP="00681C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81C61" w:rsidRDefault="00681C61" w:rsidP="00681C6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681C61" w:rsidRDefault="00681C61" w:rsidP="00681C6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81C61" w:rsidRDefault="00681C61" w:rsidP="00681C6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81C61" w:rsidRDefault="00681C61" w:rsidP="00681C6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1C61" w:rsidRDefault="00681C61" w:rsidP="00681C6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81C61" w:rsidRDefault="00681C61" w:rsidP="00681C6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81C61" w:rsidRDefault="00681C61" w:rsidP="00681C6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81C61" w:rsidRDefault="00681C61" w:rsidP="00681C6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81C61" w:rsidRDefault="00681C61" w:rsidP="00681C6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81C61" w:rsidRDefault="00681C61" w:rsidP="00681C6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681C61" w:rsidRDefault="00681C61" w:rsidP="00681C61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81C61" w:rsidRDefault="00681C61" w:rsidP="00681C61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1C61" w:rsidRDefault="00681C61" w:rsidP="00681C6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681C61" w:rsidRDefault="00681C61" w:rsidP="00681C6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4C1327">
        <w:rPr>
          <w:sz w:val="24"/>
          <w:szCs w:val="24"/>
        </w:rPr>
        <w:t>Типового проекта 3.407-143.8.5</w:t>
      </w:r>
      <w:r>
        <w:rPr>
          <w:sz w:val="26"/>
          <w:szCs w:val="26"/>
        </w:rPr>
        <w:t>;</w:t>
      </w:r>
    </w:p>
    <w:p w:rsidR="00681C61" w:rsidRDefault="00681C61" w:rsidP="00681C6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81C61" w:rsidRDefault="00681C61" w:rsidP="00681C6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681C61" w:rsidRDefault="00681C61" w:rsidP="00681C6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81C61" w:rsidRDefault="00681C61" w:rsidP="00681C6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681C61" w:rsidRDefault="00681C61" w:rsidP="00681C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81C61" w:rsidRDefault="00681C61" w:rsidP="00681C6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681C61" w:rsidRDefault="00681C61" w:rsidP="00681C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681C61" w:rsidRDefault="00681C61" w:rsidP="00681C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681C61" w:rsidRDefault="00681C61" w:rsidP="00681C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81C61" w:rsidRDefault="00681C61" w:rsidP="00681C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81C61" w:rsidRDefault="00681C61" w:rsidP="00681C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1C61" w:rsidRDefault="00681C61" w:rsidP="00681C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1C61" w:rsidRDefault="00681C61" w:rsidP="00681C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81C61" w:rsidRDefault="00681C61" w:rsidP="00681C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81C61" w:rsidRDefault="00681C61" w:rsidP="00681C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1C61" w:rsidRDefault="00681C61" w:rsidP="00681C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81C61" w:rsidRDefault="00681C61" w:rsidP="00681C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681C61" w:rsidRDefault="00681C61" w:rsidP="00681C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81C61" w:rsidRDefault="00681C61" w:rsidP="00681C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681C61" w:rsidRDefault="00681C61" w:rsidP="00681C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81C61" w:rsidRDefault="00681C61" w:rsidP="00681C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681C61" w:rsidRDefault="00681C61" w:rsidP="00681C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681C61" w:rsidRDefault="00681C61" w:rsidP="00681C6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81C61" w:rsidRDefault="00681C61" w:rsidP="00681C6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81C61" w:rsidRDefault="00681C61" w:rsidP="00681C6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81C61" w:rsidRDefault="00681C61" w:rsidP="00681C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81C61" w:rsidRDefault="00681C61" w:rsidP="00681C6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D04" w:rsidRDefault="00E21D04">
      <w:r>
        <w:separator/>
      </w:r>
    </w:p>
  </w:endnote>
  <w:endnote w:type="continuationSeparator" w:id="0">
    <w:p w:rsidR="00E21D04" w:rsidRDefault="00E2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D04" w:rsidRDefault="00E21D04">
      <w:r>
        <w:separator/>
      </w:r>
    </w:p>
  </w:footnote>
  <w:footnote w:type="continuationSeparator" w:id="0">
    <w:p w:rsidR="00E21D04" w:rsidRDefault="00E21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4EC36E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BE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7797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4FA3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2C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2D7C"/>
    <w:rsid w:val="004B45B7"/>
    <w:rsid w:val="004B5E88"/>
    <w:rsid w:val="004B5FD9"/>
    <w:rsid w:val="004B647B"/>
    <w:rsid w:val="004B797E"/>
    <w:rsid w:val="004B7D89"/>
    <w:rsid w:val="004C0967"/>
    <w:rsid w:val="004C1327"/>
    <w:rsid w:val="004C14A4"/>
    <w:rsid w:val="004C17FD"/>
    <w:rsid w:val="004C1A5E"/>
    <w:rsid w:val="004C2032"/>
    <w:rsid w:val="004C27DD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1C61"/>
    <w:rsid w:val="00682329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3BE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B22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62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5E3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1C90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63ED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1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1D04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70F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11018C-B661-4543-A5CC-EF0BEB7E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92C611-2A78-4E5E-8755-E5DBDD71C0F3}"/>
</file>

<file path=customXml/itemProps2.xml><?xml version="1.0" encoding="utf-8"?>
<ds:datastoreItem xmlns:ds="http://schemas.openxmlformats.org/officeDocument/2006/customXml" ds:itemID="{0357391E-1DF2-4810-9046-DBA3BC8A589D}"/>
</file>

<file path=customXml/itemProps3.xml><?xml version="1.0" encoding="utf-8"?>
<ds:datastoreItem xmlns:ds="http://schemas.openxmlformats.org/officeDocument/2006/customXml" ds:itemID="{F6D720B6-E94F-43B4-87A2-CF7BAD4AA77A}"/>
</file>

<file path=customXml/itemProps4.xml><?xml version="1.0" encoding="utf-8"?>
<ds:datastoreItem xmlns:ds="http://schemas.openxmlformats.org/officeDocument/2006/customXml" ds:itemID="{08C3C3F2-9B9B-4E38-8FE8-8C6A223CA01A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17</TotalTime>
  <Pages>1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2015-05-08T08:39:00Z</cp:lastPrinted>
  <dcterms:created xsi:type="dcterms:W3CDTF">2015-04-28T07:24:00Z</dcterms:created>
  <dcterms:modified xsi:type="dcterms:W3CDTF">2015-09-28T15:24:00Z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